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BFF" w:rsidRDefault="00252BFF" w:rsidP="00252B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LEEK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(fl.1420)</w:t>
      </w:r>
    </w:p>
    <w:p w:rsidR="00252BFF" w:rsidRDefault="00252BFF" w:rsidP="00252B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North Wingfield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Derbyshire.</w:t>
      </w:r>
    </w:p>
    <w:p w:rsidR="00252BFF" w:rsidRDefault="00252BFF" w:rsidP="00252B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2BFF" w:rsidRDefault="00252BFF" w:rsidP="00252B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2BFF" w:rsidRDefault="00252BFF" w:rsidP="00252B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devenerunt held in Chesterfield into </w:t>
      </w:r>
    </w:p>
    <w:p w:rsidR="00252BFF" w:rsidRDefault="00252BFF" w:rsidP="00252B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of the late Sir Philip Darcy(q.v.).</w:t>
      </w:r>
    </w:p>
    <w:p w:rsidR="00252BFF" w:rsidRDefault="00252BFF" w:rsidP="00252B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21-355)</w:t>
      </w:r>
    </w:p>
    <w:p w:rsidR="00252BFF" w:rsidRDefault="00252BFF" w:rsidP="00252B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2BFF" w:rsidRDefault="00252BFF" w:rsidP="00252B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2BFF" w:rsidRPr="00DE7E71" w:rsidRDefault="00252BFF" w:rsidP="00252B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2016</w:t>
      </w:r>
    </w:p>
    <w:p w:rsidR="006B2F86" w:rsidRPr="00252BFF" w:rsidRDefault="00252BF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252BF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BFF" w:rsidRDefault="00252BFF" w:rsidP="00E71FC3">
      <w:pPr>
        <w:spacing w:after="0" w:line="240" w:lineRule="auto"/>
      </w:pPr>
      <w:r>
        <w:separator/>
      </w:r>
    </w:p>
  </w:endnote>
  <w:endnote w:type="continuationSeparator" w:id="0">
    <w:p w:rsidR="00252BFF" w:rsidRDefault="00252B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BFF" w:rsidRDefault="00252BFF" w:rsidP="00E71FC3">
      <w:pPr>
        <w:spacing w:after="0" w:line="240" w:lineRule="auto"/>
      </w:pPr>
      <w:r>
        <w:separator/>
      </w:r>
    </w:p>
  </w:footnote>
  <w:footnote w:type="continuationSeparator" w:id="0">
    <w:p w:rsidR="00252BFF" w:rsidRDefault="00252B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BFF"/>
    <w:rsid w:val="00252BF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8E761"/>
  <w15:chartTrackingRefBased/>
  <w15:docId w15:val="{B0A9BCE8-379B-4D88-8120-3F3980AE6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2016-04-10T18:53:00Z</dcterms:created>
  <dcterms:modified xsi:type="dcterms:W3CDTF">2016-04-10T18:54:00Z</dcterms:modified>
</cp:coreProperties>
</file>